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7548" w:rsidRDefault="00EE7548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5.25pt;margin-top:352.5pt;width:287.5pt;height:364.85pt;z-index:251652608" stroked="f">
            <v:textbox>
              <w:txbxContent>
                <w:p w:rsidR="00EE7548" w:rsidRPr="000D03BD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0D03BD">
                    <w:rPr>
                      <w:b/>
                      <w:sz w:val="32"/>
                      <w:szCs w:val="32"/>
                    </w:rPr>
                    <w:t>5)</w:t>
                  </w:r>
                </w:p>
                <w:p w:rsidR="00EE7548" w:rsidRPr="000D03BD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2" o:spid="_x0000_i1026" type="#_x0000_t75" style="width:272.25pt;height:300.75pt;visibility:visible">
                        <v:imagedata r:id="rId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271.55pt;margin-top:13.5pt;width:265.05pt;height:153.95pt;z-index:251651584" stroked="f">
            <v:textbox style="mso-fit-shape-to-text:t">
              <w:txbxContent>
                <w:p w:rsidR="00EE7548" w:rsidRPr="002A7DBC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2A7DBC">
                    <w:rPr>
                      <w:b/>
                      <w:sz w:val="32"/>
                      <w:szCs w:val="32"/>
                    </w:rPr>
                    <w:t>4)</w:t>
                  </w:r>
                </w:p>
                <w:p w:rsidR="00EE7548" w:rsidRPr="002A7DBC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4" o:spid="_x0000_i1028" type="#_x0000_t75" style="width:243pt;height:243.75pt;visibility:visible">
                        <v:imagedata r:id="rId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-24.3pt;margin-top:558.75pt;width:272.5pt;height:153.95pt;z-index:251650560" stroked="f">
            <v:textbox style="mso-fit-shape-to-text:t">
              <w:txbxContent>
                <w:p w:rsidR="00EE7548" w:rsidRPr="00F54442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F54442">
                    <w:rPr>
                      <w:b/>
                      <w:sz w:val="32"/>
                      <w:szCs w:val="32"/>
                    </w:rPr>
                    <w:t>3)</w:t>
                  </w:r>
                </w:p>
                <w:p w:rsidR="00EE7548" w:rsidRPr="00F54442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3" o:spid="_x0000_i1030" type="#_x0000_t75" style="width:249.75pt;height:191.25pt;visibility:visibl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24.3pt;margin-top:346.5pt;width:272.9pt;height:199.05pt;z-index:251649536" stroked="f">
            <v:textbox>
              <w:txbxContent>
                <w:p w:rsidR="00EE7548" w:rsidRPr="00AD7B12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AD7B12">
                    <w:rPr>
                      <w:b/>
                      <w:sz w:val="32"/>
                      <w:szCs w:val="32"/>
                    </w:rPr>
                    <w:t>2)</w:t>
                  </w:r>
                  <w:r w:rsidRPr="001E4E91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t xml:space="preserve"> </w:t>
                  </w: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" o:spid="_x0000_i1032" type="#_x0000_t75" style="width:264.75pt;height:174.75pt;visibility:visible">
                        <v:imagedata r:id="rId9" o:title=""/>
                      </v:shape>
                    </w:pict>
                  </w:r>
                </w:p>
                <w:p w:rsidR="00EE7548" w:rsidRPr="00AD7B12" w:rsidRDefault="00EE7548">
                  <w:pPr>
                    <w:rPr>
                      <w:b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-16.05pt;margin-top:18pt;width:264.65pt;height:153.95pt;z-index:251648512" stroked="f">
            <v:textbox style="mso-fit-shape-to-text:t">
              <w:txbxContent>
                <w:p w:rsidR="00EE7548" w:rsidRPr="00AD7B12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AD7B12">
                    <w:rPr>
                      <w:b/>
                      <w:sz w:val="32"/>
                      <w:szCs w:val="32"/>
                    </w:rPr>
                    <w:t>1)</w:t>
                  </w:r>
                </w:p>
                <w:p w:rsidR="00EE7548" w:rsidRPr="00AD7B12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7" o:spid="_x0000_i1034" type="#_x0000_t75" style="width:249.75pt;height:253.5pt;visibility:visible">
                        <v:imagedata r:id="rId1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204.45pt;margin-top:-24.75pt;width:120.3pt;height:29.25pt;z-index:251647488">
            <v:textbox>
              <w:txbxContent>
                <w:p w:rsidR="00EE7548" w:rsidRPr="00AD7B12" w:rsidRDefault="00EE7548">
                  <w:pPr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>DENEME 1</w: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2" type="#_x0000_t202" style="position:absolute;margin-left:-20.55pt;margin-top:-28.5pt;width:277.05pt;height:153.95pt;z-index:251653632;mso-position-horizontal-relative:text;mso-position-vertical-relative:text" stroked="f">
            <v:textbox style="mso-fit-shape-to-text:t">
              <w:txbxContent>
                <w:p w:rsidR="00EE7548" w:rsidRPr="000D03BD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0D03BD">
                    <w:rPr>
                      <w:b/>
                      <w:sz w:val="32"/>
                      <w:szCs w:val="32"/>
                    </w:rPr>
                    <w:t>6)</w:t>
                  </w:r>
                </w:p>
                <w:p w:rsidR="00EE7548" w:rsidRPr="000D03BD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6" o:spid="_x0000_i1036" type="#_x0000_t75" style="width:262.5pt;height:266.25pt;visibility:visible">
                        <v:imagedata r:id="rId11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3" type="#_x0000_t202" style="position:absolute;margin-left:-28.65pt;margin-top:330pt;width:277.05pt;height:390pt;z-index:251654656;mso-position-horizontal-relative:text;mso-position-vertical-relative:text" stroked="f">
            <v:textbox>
              <w:txbxContent>
                <w:p w:rsidR="00EE7548" w:rsidRPr="00B97F33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B97F33">
                    <w:rPr>
                      <w:b/>
                      <w:sz w:val="32"/>
                      <w:szCs w:val="32"/>
                    </w:rPr>
                    <w:t>7)</w:t>
                  </w:r>
                </w:p>
                <w:p w:rsidR="00EE7548" w:rsidRPr="00B97F33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7" o:spid="_x0000_i1038" type="#_x0000_t75" style="width:265.5pt;height:327.75pt;visibility:visible">
                        <v:imagedata r:id="rId12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4" type="#_x0000_t202" style="position:absolute;margin-left:-12.3pt;margin-top:-18.15pt;width:277.05pt;height:270.3pt;z-index:251655680;mso-position-horizontal-relative:text;mso-position-vertical-relative:text" stroked="f">
            <v:textbox>
              <w:txbxContent>
                <w:p w:rsidR="00EE7548" w:rsidRPr="00B97F33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B97F33">
                    <w:rPr>
                      <w:b/>
                      <w:sz w:val="32"/>
                      <w:szCs w:val="32"/>
                    </w:rPr>
                    <w:t>8)</w:t>
                  </w:r>
                </w:p>
                <w:p w:rsidR="00EE7548" w:rsidRPr="00B97F33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8" o:spid="_x0000_i1040" type="#_x0000_t75" style="width:270.75pt;height:218.25pt;visibility:visible">
                        <v:imagedata r:id="rId13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5" type="#_x0000_t202" style="position:absolute;margin-left:-4.8pt;margin-top:287.65pt;width:269.55pt;height:153.95pt;z-index:251656704;mso-position-horizontal-relative:text;mso-position-vertical-relative:text" stroked="f">
            <v:textbox style="mso-fit-shape-to-text:t">
              <w:txbxContent>
                <w:p w:rsidR="00EE7548" w:rsidRPr="00B97F33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B97F33">
                    <w:rPr>
                      <w:b/>
                      <w:sz w:val="32"/>
                      <w:szCs w:val="32"/>
                    </w:rPr>
                    <w:t>9)</w:t>
                  </w:r>
                </w:p>
                <w:p w:rsidR="00EE7548" w:rsidRPr="00B97F33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9" o:spid="_x0000_i1042" type="#_x0000_t75" style="width:251.25pt;height:336pt;visibility:visible">
                        <v:imagedata r:id="rId14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6" type="#_x0000_t202" style="position:absolute;margin-left:-25.4pt;margin-top:-24pt;width:276.65pt;height:153.95pt;z-index:251657728;mso-position-horizontal-relative:text;mso-position-vertical-relative:text" stroked="f">
            <v:textbox style="mso-fit-shape-to-text:t">
              <w:txbxContent>
                <w:p w:rsidR="00EE7548" w:rsidRPr="00B97F33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B97F33">
                    <w:rPr>
                      <w:b/>
                      <w:sz w:val="32"/>
                      <w:szCs w:val="32"/>
                    </w:rPr>
                    <w:t>10)</w:t>
                  </w:r>
                </w:p>
                <w:p w:rsidR="00EE7548" w:rsidRPr="00B97F33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0" o:spid="_x0000_i1044" type="#_x0000_t75" style="width:234.75pt;height:334.5pt;visibility:visible">
                        <v:imagedata r:id="rId15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7" type="#_x0000_t202" style="position:absolute;margin-left:-25.4pt;margin-top:391.5pt;width:263.15pt;height:319.5pt;z-index:251658752;mso-position-horizontal-relative:text;mso-position-vertical-relative:text" stroked="f">
            <v:textbox>
              <w:txbxContent>
                <w:p w:rsidR="00EE7548" w:rsidRPr="00F110A1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F110A1">
                    <w:rPr>
                      <w:b/>
                      <w:sz w:val="32"/>
                      <w:szCs w:val="32"/>
                    </w:rPr>
                    <w:t>11)</w:t>
                  </w:r>
                  <w:r w:rsidRPr="00CD3581">
                    <w:t xml:space="preserve"> </w:t>
                  </w:r>
                  <w:r w:rsidRPr="009B69CB">
                    <w:rPr>
                      <w:noProof/>
                      <w:lang w:eastAsia="tr-TR"/>
                    </w:rPr>
                    <w:pict>
                      <v:shape id="Resim 11" o:spid="_x0000_i1046" type="#_x0000_t75" style="width:252.75pt;height:162pt;visibility:visible">
                        <v:imagedata r:id="rId16" o:title=""/>
                      </v:shape>
                    </w:pict>
                  </w:r>
                </w:p>
                <w:p w:rsidR="00EE7548" w:rsidRPr="00F110A1" w:rsidRDefault="00EE7548">
                  <w:pPr>
                    <w:rPr>
                      <w:b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8" type="#_x0000_t202" style="position:absolute;margin-left:-4.8pt;margin-top:-24pt;width:258.7pt;height:153.95pt;z-index:251659776;mso-position-horizontal-relative:text;mso-position-vertical-relative:text" stroked="f">
            <v:textbox style="mso-fit-shape-to-text:t">
              <w:txbxContent>
                <w:p w:rsidR="00EE7548" w:rsidRPr="007F2623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7F2623">
                    <w:rPr>
                      <w:b/>
                      <w:sz w:val="32"/>
                      <w:szCs w:val="32"/>
                    </w:rPr>
                    <w:t>12)</w:t>
                  </w:r>
                </w:p>
                <w:p w:rsidR="00EE7548" w:rsidRPr="007F2623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2" o:spid="_x0000_i1048" type="#_x0000_t75" style="width:234.75pt;height:90pt;visibility:visible">
                        <v:imagedata r:id="rId17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39" type="#_x0000_t202" style="position:absolute;margin-left:-10.8pt;margin-top:231pt;width:269.5pt;height:153.95pt;z-index:251660800;mso-position-horizontal-relative:text;mso-position-vertical-relative:text" stroked="f">
            <v:textbox style="mso-fit-shape-to-text:t">
              <w:txbxContent>
                <w:p w:rsidR="00EE7548" w:rsidRPr="007F2623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7F2623">
                    <w:rPr>
                      <w:b/>
                      <w:sz w:val="32"/>
                      <w:szCs w:val="32"/>
                    </w:rPr>
                    <w:t>13)</w:t>
                  </w:r>
                </w:p>
                <w:p w:rsidR="00EE7548" w:rsidRPr="007F2623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3" o:spid="_x0000_i1050" type="#_x0000_t75" style="width:265.5pt;height:135pt;visibility:visible">
                        <v:imagedata r:id="rId18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40" type="#_x0000_t202" style="position:absolute;margin-left:-10.8pt;margin-top:528pt;width:268.05pt;height:153.95pt;z-index:251661824;mso-position-horizontal-relative:text;mso-position-vertical-relative:text" stroked="f">
            <v:textbox style="mso-fit-shape-to-text:t">
              <w:txbxContent>
                <w:p w:rsidR="00EE7548" w:rsidRPr="00614211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614211">
                    <w:rPr>
                      <w:b/>
                      <w:sz w:val="32"/>
                      <w:szCs w:val="32"/>
                    </w:rPr>
                    <w:t>14)</w:t>
                  </w:r>
                </w:p>
                <w:p w:rsidR="00EE7548" w:rsidRPr="00614211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4" o:spid="_x0000_i1052" type="#_x0000_t75" style="width:246pt;height:118.5pt;visibility:visible">
                        <v:imagedata r:id="rId19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41" type="#_x0000_t202" style="position:absolute;margin-left:-25.05pt;margin-top:-12pt;width:257.1pt;height:153.95pt;z-index:251662848;mso-position-horizontal-relative:text;mso-position-vertical-relative:text" stroked="f">
            <v:textbox style="mso-fit-shape-to-text:t">
              <w:txbxContent>
                <w:p w:rsidR="00EE7548" w:rsidRPr="00BA2594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BA2594">
                    <w:rPr>
                      <w:b/>
                      <w:sz w:val="32"/>
                      <w:szCs w:val="32"/>
                    </w:rPr>
                    <w:t>15)</w:t>
                  </w:r>
                </w:p>
                <w:p w:rsidR="00EE7548" w:rsidRPr="00BA2594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5" o:spid="_x0000_i1054" type="#_x0000_t75" style="width:237pt;height:99pt;visibility:visible">
                        <v:imagedata r:id="rId20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42" type="#_x0000_t202" style="position:absolute;margin-left:-17.55pt;margin-top:270pt;width:255.65pt;height:153.95pt;z-index:251663872;mso-position-horizontal-relative:text;mso-position-vertical-relative:text" stroked="f">
            <v:textbox style="mso-fit-shape-to-text:t">
              <w:txbxContent>
                <w:p w:rsidR="00EE7548" w:rsidRPr="000C624B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0C624B">
                    <w:rPr>
                      <w:b/>
                      <w:sz w:val="32"/>
                      <w:szCs w:val="32"/>
                    </w:rPr>
                    <w:t>16)</w:t>
                  </w:r>
                </w:p>
                <w:p w:rsidR="00EE7548" w:rsidRPr="000C624B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6" o:spid="_x0000_i1056" type="#_x0000_t75" style="width:234.75pt;height:89.25pt;visibility:visible">
                        <v:imagedata r:id="rId21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43" type="#_x0000_t202" style="position:absolute;margin-left:-25.05pt;margin-top:561.6pt;width:279.3pt;height:151.5pt;z-index:251664896;mso-position-horizontal-relative:text;mso-position-vertical-relative:text" stroked="f">
            <v:textbox>
              <w:txbxContent>
                <w:p w:rsidR="00EE7548" w:rsidRPr="000C624B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0C624B">
                    <w:rPr>
                      <w:b/>
                      <w:sz w:val="32"/>
                      <w:szCs w:val="32"/>
                    </w:rPr>
                    <w:t>17)</w:t>
                  </w:r>
                </w:p>
                <w:p w:rsidR="00EE7548" w:rsidRPr="000C624B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_x0000_i1058" type="#_x0000_t75" style="width:264pt;height:85.5pt;visibility:visible">
                        <v:imagedata r:id="rId22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rPr>
          <w:noProof/>
          <w:lang w:eastAsia="tr-TR"/>
        </w:rPr>
        <w:pict>
          <v:shape id="_x0000_s1044" type="#_x0000_t202" style="position:absolute;margin-left:-9.3pt;margin-top:-15.9pt;width:261.25pt;height:153.95pt;z-index:251665920;mso-position-horizontal-relative:text;mso-position-vertical-relative:text" stroked="f">
            <v:textbox style="mso-fit-shape-to-text:t">
              <w:txbxContent>
                <w:p w:rsidR="00EE7548" w:rsidRPr="000C624B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0C624B">
                    <w:rPr>
                      <w:b/>
                      <w:sz w:val="32"/>
                      <w:szCs w:val="32"/>
                    </w:rPr>
                    <w:t>18)</w:t>
                  </w:r>
                </w:p>
                <w:p w:rsidR="00EE7548" w:rsidRPr="000C624B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8" o:spid="_x0000_i1060" type="#_x0000_t75" style="width:266.25pt;height:178.5pt;visibility:visible">
                        <v:imagedata r:id="rId23" o:title=""/>
                      </v:shape>
                    </w:pict>
                  </w:r>
                </w:p>
              </w:txbxContent>
            </v:textbox>
          </v:shape>
        </w:pic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 w:rsidRPr="009B69CB">
        <w:rPr>
          <w:noProof/>
          <w:lang w:eastAsia="tr-TR"/>
        </w:rPr>
        <w:pict>
          <v:shape id="_x0000_i1061" type="#_x0000_t75" style="width:95.25pt;height:14.25pt;visibility:visible">
            <v:imagedata r:id="rId24" o:title=""/>
          </v:shape>
        </w:pict>
      </w:r>
      <w:r>
        <w:rPr>
          <w:noProof/>
          <w:lang w:eastAsia="tr-TR"/>
        </w:rPr>
        <w:pict>
          <v:shape id="_x0000_s1045" type="#_x0000_t202" style="position:absolute;margin-left:-12.35pt;margin-top:489.9pt;width:278.25pt;height:153.95pt;z-index:251667968;mso-position-horizontal-relative:text;mso-position-vertical-relative:text" stroked="f">
            <v:textbox style="mso-fit-shape-to-text:t">
              <w:txbxContent>
                <w:p w:rsidR="00EE7548" w:rsidRPr="00EA38A9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EA38A9">
                    <w:rPr>
                      <w:b/>
                      <w:sz w:val="32"/>
                      <w:szCs w:val="32"/>
                    </w:rPr>
                    <w:t>20)</w:t>
                  </w:r>
                </w:p>
                <w:p w:rsidR="00EE7548" w:rsidRPr="00EA38A9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20" o:spid="_x0000_i1063" type="#_x0000_t75" style="width:243.75pt;height:141.75pt;visibility:visible">
                        <v:imagedata r:id="rId25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margin-left:-9.3pt;margin-top:251.25pt;width:285.7pt;height:153.95pt;z-index:251666944;mso-position-horizontal-relative:text;mso-position-vertical-relative:text" stroked="f">
            <v:textbox style="mso-fit-shape-to-text:t">
              <w:txbxContent>
                <w:p w:rsidR="00EE7548" w:rsidRPr="000C624B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0C624B">
                    <w:rPr>
                      <w:b/>
                      <w:sz w:val="32"/>
                      <w:szCs w:val="32"/>
                    </w:rPr>
                    <w:t>19)</w:t>
                  </w:r>
                </w:p>
                <w:p w:rsidR="00EE7548" w:rsidRPr="000C624B" w:rsidRDefault="00EE7548">
                  <w:pPr>
                    <w:rPr>
                      <w:b/>
                      <w:sz w:val="32"/>
                      <w:szCs w:val="32"/>
                    </w:rPr>
                  </w:pPr>
                  <w:r w:rsidRPr="00354075">
                    <w:rPr>
                      <w:b/>
                      <w:noProof/>
                      <w:sz w:val="32"/>
                      <w:szCs w:val="32"/>
                      <w:lang w:eastAsia="tr-TR"/>
                    </w:rPr>
                    <w:pict>
                      <v:shape id="Resim 19" o:spid="_x0000_i1065" type="#_x0000_t75" style="width:261pt;height:97.5pt;visibility:visible">
                        <v:imagedata r:id="rId26" o:title=""/>
                      </v:shape>
                    </w:pict>
                  </w:r>
                </w:p>
              </w:txbxContent>
            </v:textbox>
          </v:shape>
        </w:pict>
      </w:r>
    </w:p>
    <w:sectPr w:rsidR="00EE7548" w:rsidSect="00AD7B12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7548" w:rsidRDefault="00EE7548" w:rsidP="004B2D67">
      <w:pPr>
        <w:spacing w:after="0" w:line="240" w:lineRule="auto"/>
      </w:pPr>
      <w:r>
        <w:separator/>
      </w:r>
    </w:p>
  </w:endnote>
  <w:endnote w:type="continuationSeparator" w:id="0">
    <w:p w:rsidR="00EE7548" w:rsidRDefault="00EE7548" w:rsidP="004B2D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7548" w:rsidRDefault="00EE7548" w:rsidP="004B2D67">
      <w:pPr>
        <w:spacing w:after="0" w:line="240" w:lineRule="auto"/>
      </w:pPr>
      <w:r>
        <w:separator/>
      </w:r>
    </w:p>
  </w:footnote>
  <w:footnote w:type="continuationSeparator" w:id="0">
    <w:p w:rsidR="00EE7548" w:rsidRDefault="00EE7548" w:rsidP="004B2D6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D7B12"/>
    <w:rsid w:val="000C624B"/>
    <w:rsid w:val="000D03BD"/>
    <w:rsid w:val="001A68E5"/>
    <w:rsid w:val="001E4E91"/>
    <w:rsid w:val="002448F5"/>
    <w:rsid w:val="002A7DBC"/>
    <w:rsid w:val="002C5BD8"/>
    <w:rsid w:val="00354075"/>
    <w:rsid w:val="003D3D1A"/>
    <w:rsid w:val="00464705"/>
    <w:rsid w:val="00481ECC"/>
    <w:rsid w:val="004A1567"/>
    <w:rsid w:val="004B2D67"/>
    <w:rsid w:val="00614211"/>
    <w:rsid w:val="00624BBB"/>
    <w:rsid w:val="0066790C"/>
    <w:rsid w:val="007F2623"/>
    <w:rsid w:val="00824AD8"/>
    <w:rsid w:val="008D4559"/>
    <w:rsid w:val="009308C8"/>
    <w:rsid w:val="009B69CB"/>
    <w:rsid w:val="009C772D"/>
    <w:rsid w:val="00A87E35"/>
    <w:rsid w:val="00AD7B12"/>
    <w:rsid w:val="00B97F33"/>
    <w:rsid w:val="00BA2594"/>
    <w:rsid w:val="00BF3258"/>
    <w:rsid w:val="00C73539"/>
    <w:rsid w:val="00CD3581"/>
    <w:rsid w:val="00EA38A9"/>
    <w:rsid w:val="00EB6F06"/>
    <w:rsid w:val="00EE7548"/>
    <w:rsid w:val="00F110A1"/>
    <w:rsid w:val="00F544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48F5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AD7B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D7B1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4B2D67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4B2D67"/>
    <w:rPr>
      <w:rFonts w:cs="Times New Roman"/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semiHidden/>
    <w:rsid w:val="004B2D67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4B2D67"/>
    <w:rPr>
      <w:rFonts w:cs="Times New Roman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4</Pages>
  <Words>55</Words>
  <Characters>318</Characters>
  <Application>Microsoft Office Outlook</Application>
  <DocSecurity>0</DocSecurity>
  <Lines>0</Lines>
  <Paragraphs>0</Paragraphs>
  <ScaleCrop>false</ScaleCrop>
  <Company>rocco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Canan__</dc:creator>
  <cp:keywords/>
  <dc:description/>
  <cp:lastModifiedBy>Excellent-PC</cp:lastModifiedBy>
  <cp:revision>2</cp:revision>
  <dcterms:created xsi:type="dcterms:W3CDTF">2013-11-21T09:16:00Z</dcterms:created>
  <dcterms:modified xsi:type="dcterms:W3CDTF">2013-11-21T09:16:00Z</dcterms:modified>
</cp:coreProperties>
</file>